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FA6A" w14:textId="77777777" w:rsidR="00597FB2" w:rsidRDefault="00597FB2" w:rsidP="00597FB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PYCHER</w:t>
      </w:r>
      <w:r>
        <w:rPr>
          <w:rFonts w:eastAsia="Times New Roman" w:cs="Times New Roman"/>
          <w:szCs w:val="24"/>
        </w:rPr>
        <w:t xml:space="preserve"> 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fl.1485)</w:t>
      </w:r>
    </w:p>
    <w:p w14:paraId="40FDA727" w14:textId="77777777" w:rsidR="00597FB2" w:rsidRDefault="00597FB2" w:rsidP="00597FB2">
      <w:pPr>
        <w:pStyle w:val="NoSpacing"/>
        <w:rPr>
          <w:rFonts w:eastAsia="Times New Roman" w:cs="Times New Roman"/>
          <w:szCs w:val="24"/>
        </w:rPr>
      </w:pPr>
    </w:p>
    <w:p w14:paraId="5E024A33" w14:textId="77777777" w:rsidR="00597FB2" w:rsidRDefault="00597FB2" w:rsidP="00597FB2">
      <w:pPr>
        <w:pStyle w:val="NoSpacing"/>
        <w:rPr>
          <w:rFonts w:eastAsia="Times New Roman" w:cs="Times New Roman"/>
          <w:szCs w:val="24"/>
        </w:rPr>
      </w:pPr>
    </w:p>
    <w:p w14:paraId="18E567DD" w14:textId="77777777" w:rsidR="00597FB2" w:rsidRDefault="00597FB2" w:rsidP="00597FB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Jun.</w:t>
      </w:r>
      <w:r>
        <w:rPr>
          <w:rFonts w:eastAsia="Times New Roman" w:cs="Times New Roman"/>
          <w:szCs w:val="24"/>
        </w:rPr>
        <w:tab/>
        <w:t>1485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Taunton, Somerset,</w:t>
      </w:r>
    </w:p>
    <w:p w14:paraId="33CE3AE4" w14:textId="77777777" w:rsidR="00597FB2" w:rsidRDefault="00597FB2" w:rsidP="00597FB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into lands of Robert </w:t>
      </w:r>
      <w:proofErr w:type="spellStart"/>
      <w:r>
        <w:rPr>
          <w:rFonts w:eastAsia="Times New Roman" w:cs="Times New Roman"/>
          <w:szCs w:val="24"/>
        </w:rPr>
        <w:t>Stenyng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09B5F9C0" w14:textId="77777777" w:rsidR="00597FB2" w:rsidRDefault="00597FB2" w:rsidP="00597FB2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253AE1B7" w14:textId="77777777" w:rsidR="00597FB2" w:rsidRDefault="00597FB2" w:rsidP="00597FB2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p.95)</w:t>
      </w:r>
    </w:p>
    <w:p w14:paraId="5EF1EE57" w14:textId="77777777" w:rsidR="00597FB2" w:rsidRDefault="00597FB2" w:rsidP="00597FB2">
      <w:pPr>
        <w:pStyle w:val="NoSpacing"/>
        <w:rPr>
          <w:rFonts w:eastAsia="Times New Roman" w:cs="Times New Roman"/>
          <w:szCs w:val="24"/>
        </w:rPr>
      </w:pPr>
    </w:p>
    <w:p w14:paraId="025156AD" w14:textId="77777777" w:rsidR="00597FB2" w:rsidRDefault="00597FB2" w:rsidP="00597FB2">
      <w:pPr>
        <w:pStyle w:val="NoSpacing"/>
        <w:rPr>
          <w:rFonts w:eastAsia="Times New Roman" w:cs="Times New Roman"/>
          <w:szCs w:val="24"/>
        </w:rPr>
      </w:pPr>
    </w:p>
    <w:p w14:paraId="0576E0E0" w14:textId="77777777" w:rsidR="00597FB2" w:rsidRDefault="00597FB2" w:rsidP="00597FB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9 July 2023</w:t>
      </w:r>
    </w:p>
    <w:p w14:paraId="175365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0E0584" w14:textId="77777777" w:rsidR="00597FB2" w:rsidRDefault="00597FB2" w:rsidP="009139A6">
      <w:r>
        <w:separator/>
      </w:r>
    </w:p>
  </w:endnote>
  <w:endnote w:type="continuationSeparator" w:id="0">
    <w:p w14:paraId="2AAAA96F" w14:textId="77777777" w:rsidR="00597FB2" w:rsidRDefault="00597F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8799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30B8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CD6A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BBBC4" w14:textId="77777777" w:rsidR="00597FB2" w:rsidRDefault="00597FB2" w:rsidP="009139A6">
      <w:r>
        <w:separator/>
      </w:r>
    </w:p>
  </w:footnote>
  <w:footnote w:type="continuationSeparator" w:id="0">
    <w:p w14:paraId="230987A3" w14:textId="77777777" w:rsidR="00597FB2" w:rsidRDefault="00597F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98C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A2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8675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FB2"/>
    <w:rsid w:val="000666E0"/>
    <w:rsid w:val="002510B7"/>
    <w:rsid w:val="00597FB2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83927"/>
  <w15:chartTrackingRefBased/>
  <w15:docId w15:val="{841BF5F0-B992-4783-820F-BFB828264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2023-07-09T20:02:00Z</dcterms:created>
  <dcterms:modified xsi:type="dcterms:W3CDTF">2023-07-09T20:02:00Z</dcterms:modified>
</cp:coreProperties>
</file>